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D09A9" w14:textId="77777777" w:rsidR="00043447" w:rsidRDefault="00043447" w:rsidP="000434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PYGHTESLEY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1EF87888" w14:textId="77777777" w:rsidR="00043447" w:rsidRDefault="00043447" w:rsidP="000434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34AE9B" w14:textId="77777777" w:rsidR="00043447" w:rsidRDefault="00043447" w:rsidP="000434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1B48CD" w14:textId="77777777" w:rsidR="00043447" w:rsidRDefault="00043447" w:rsidP="000434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He, John Scot, chaplain(q.v.), and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Aldirhith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as the executors of</w:t>
      </w:r>
    </w:p>
    <w:p w14:paraId="16C4A7CF" w14:textId="77777777" w:rsidR="00043447" w:rsidRDefault="00043447" w:rsidP="000434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Alderhith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senior(q.v.), made a plaint of debt against Edmund </w:t>
      </w:r>
    </w:p>
    <w:p w14:paraId="116660AE" w14:textId="77777777" w:rsidR="00043447" w:rsidRDefault="00043447" w:rsidP="000434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Kyrkested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Kyrkested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both of Lynn.</w:t>
      </w:r>
    </w:p>
    <w:p w14:paraId="1F97BAB2" w14:textId="77777777" w:rsidR="00043447" w:rsidRDefault="00043447" w:rsidP="000434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AE1FD15" w14:textId="77777777" w:rsidR="00043447" w:rsidRDefault="00043447" w:rsidP="000434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B6CDDE" w14:textId="77777777" w:rsidR="00043447" w:rsidRDefault="00043447" w:rsidP="000434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04A32E" w14:textId="77777777" w:rsidR="00043447" w:rsidRDefault="00043447" w:rsidP="000434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2022</w:t>
      </w:r>
    </w:p>
    <w:p w14:paraId="731754A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74CFF" w14:textId="77777777" w:rsidR="00043447" w:rsidRDefault="00043447" w:rsidP="009139A6">
      <w:r>
        <w:separator/>
      </w:r>
    </w:p>
  </w:endnote>
  <w:endnote w:type="continuationSeparator" w:id="0">
    <w:p w14:paraId="6D1CF75B" w14:textId="77777777" w:rsidR="00043447" w:rsidRDefault="000434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18A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6A9C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B13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7BF78" w14:textId="77777777" w:rsidR="00043447" w:rsidRDefault="00043447" w:rsidP="009139A6">
      <w:r>
        <w:separator/>
      </w:r>
    </w:p>
  </w:footnote>
  <w:footnote w:type="continuationSeparator" w:id="0">
    <w:p w14:paraId="4F517814" w14:textId="77777777" w:rsidR="00043447" w:rsidRDefault="000434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A15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535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2A0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447"/>
    <w:rsid w:val="0004344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D6E90"/>
  <w15:chartTrackingRefBased/>
  <w15:docId w15:val="{8DA8A11E-D29E-4042-AAE9-698816BA0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04344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2022-02-05T15:42:00Z</dcterms:created>
  <dcterms:modified xsi:type="dcterms:W3CDTF">2022-02-05T15:43:00Z</dcterms:modified>
</cp:coreProperties>
</file>